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A7BE5" w14:textId="77777777" w:rsidR="00E725DA" w:rsidRDefault="00E725DA" w:rsidP="00E725D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RADCLYFF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31FEA4A" w14:textId="77777777" w:rsidR="00E725DA" w:rsidRDefault="00E725DA" w:rsidP="00E725D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5A6BFA83" w14:textId="77777777" w:rsidR="00E725DA" w:rsidRDefault="00E725DA" w:rsidP="00E725DA">
      <w:pPr>
        <w:pStyle w:val="NoSpacing"/>
        <w:jc w:val="both"/>
        <w:rPr>
          <w:rFonts w:cs="Times New Roman"/>
          <w:szCs w:val="24"/>
        </w:rPr>
      </w:pPr>
    </w:p>
    <w:p w14:paraId="7B76676D" w14:textId="77777777" w:rsidR="00E725DA" w:rsidRDefault="00E725DA" w:rsidP="00E725DA">
      <w:pPr>
        <w:pStyle w:val="NoSpacing"/>
        <w:jc w:val="both"/>
        <w:rPr>
          <w:rFonts w:cs="Times New Roman"/>
          <w:szCs w:val="24"/>
        </w:rPr>
      </w:pPr>
    </w:p>
    <w:p w14:paraId="086AB9C3" w14:textId="77777777" w:rsidR="00E725DA" w:rsidRDefault="00E725DA" w:rsidP="00E725D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John </w:t>
      </w:r>
      <w:proofErr w:type="spellStart"/>
      <w:r>
        <w:rPr>
          <w:rFonts w:cs="Times New Roman"/>
          <w:szCs w:val="24"/>
        </w:rPr>
        <w:t>Wyngfeld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Letheringham</w:t>
      </w:r>
      <w:proofErr w:type="spellEnd"/>
      <w:r>
        <w:rPr>
          <w:rFonts w:cs="Times New Roman"/>
          <w:szCs w:val="24"/>
        </w:rPr>
        <w:t>, Suffolk.</w:t>
      </w:r>
    </w:p>
    <w:p w14:paraId="01651661" w14:textId="77777777" w:rsidR="00E725DA" w:rsidRDefault="00E725DA" w:rsidP="00E725D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Nicholas </w:t>
      </w:r>
      <w:proofErr w:type="spellStart"/>
      <w:r>
        <w:rPr>
          <w:rFonts w:cs="Times New Roman"/>
          <w:szCs w:val="24"/>
        </w:rPr>
        <w:t>Radclyff</w:t>
      </w:r>
      <w:proofErr w:type="spellEnd"/>
      <w:r>
        <w:rPr>
          <w:rFonts w:cs="Times New Roman"/>
          <w:szCs w:val="24"/>
        </w:rPr>
        <w:t xml:space="preserve">, esquire(q.v.), brought a plaint of debt against him and </w:t>
      </w:r>
    </w:p>
    <w:p w14:paraId="1E1844FB" w14:textId="77777777" w:rsidR="00E725DA" w:rsidRDefault="00E725DA" w:rsidP="00E725D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three others.</w:t>
      </w:r>
    </w:p>
    <w:p w14:paraId="241B1E70" w14:textId="77777777" w:rsidR="00E725DA" w:rsidRDefault="00E725DA" w:rsidP="00E725D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F6B7815" w14:textId="77777777" w:rsidR="00E725DA" w:rsidRDefault="00E725DA" w:rsidP="00E725DA">
      <w:pPr>
        <w:pStyle w:val="NoSpacing"/>
        <w:jc w:val="both"/>
        <w:rPr>
          <w:rFonts w:cs="Times New Roman"/>
          <w:szCs w:val="24"/>
        </w:rPr>
      </w:pPr>
    </w:p>
    <w:p w14:paraId="18EA811B" w14:textId="77777777" w:rsidR="00E725DA" w:rsidRDefault="00E725DA" w:rsidP="00E725DA">
      <w:pPr>
        <w:pStyle w:val="NoSpacing"/>
        <w:jc w:val="both"/>
        <w:rPr>
          <w:rFonts w:cs="Times New Roman"/>
          <w:szCs w:val="24"/>
        </w:rPr>
      </w:pPr>
    </w:p>
    <w:p w14:paraId="77679EE7" w14:textId="77777777" w:rsidR="00E725DA" w:rsidRDefault="00E725DA" w:rsidP="00E725D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 June 2023</w:t>
      </w:r>
    </w:p>
    <w:p w14:paraId="7C08504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8C588" w14:textId="77777777" w:rsidR="00E725DA" w:rsidRDefault="00E725DA" w:rsidP="009139A6">
      <w:r>
        <w:separator/>
      </w:r>
    </w:p>
  </w:endnote>
  <w:endnote w:type="continuationSeparator" w:id="0">
    <w:p w14:paraId="0E646F52" w14:textId="77777777" w:rsidR="00E725DA" w:rsidRDefault="00E725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421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49F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615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BAC78" w14:textId="77777777" w:rsidR="00E725DA" w:rsidRDefault="00E725DA" w:rsidP="009139A6">
      <w:r>
        <w:separator/>
      </w:r>
    </w:p>
  </w:footnote>
  <w:footnote w:type="continuationSeparator" w:id="0">
    <w:p w14:paraId="430B215E" w14:textId="77777777" w:rsidR="00E725DA" w:rsidRDefault="00E725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B8C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17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C97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5D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725DA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AEE3C"/>
  <w15:chartTrackingRefBased/>
  <w15:docId w15:val="{D932F744-29B7-4C44-B303-311852E84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725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2023-09-10T18:09:00Z</dcterms:created>
  <dcterms:modified xsi:type="dcterms:W3CDTF">2023-09-10T18:10:00Z</dcterms:modified>
</cp:coreProperties>
</file>